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080"/>
        <w:gridCol w:w="1122"/>
        <w:gridCol w:w="2449"/>
      </w:tblGrid>
      <w:tr w:rsidR="00C4327E" w:rsidRPr="00C4327E" w:rsidTr="000A4F13">
        <w:trPr>
          <w:trHeight w:val="600"/>
          <w:jc w:val="center"/>
        </w:trPr>
        <w:tc>
          <w:tcPr>
            <w:tcW w:w="7912" w:type="dxa"/>
            <w:gridSpan w:val="4"/>
            <w:shd w:val="clear" w:color="000000" w:fill="BDD6EE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Διάταξη σύνθεσης συχνοτήτων με VCO/PLL </w:t>
            </w:r>
            <w:proofErr w:type="spellStart"/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Evaluation</w:t>
            </w:r>
            <w:proofErr w:type="spellEnd"/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Board με </w:t>
            </w:r>
            <w:proofErr w:type="spellStart"/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διεπαφή</w:t>
            </w:r>
            <w:proofErr w:type="spellEnd"/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USB2</w:t>
            </w:r>
          </w:p>
        </w:tc>
      </w:tr>
      <w:tr w:rsidR="00C4327E" w:rsidRPr="00C4327E" w:rsidTr="00C4327E">
        <w:trPr>
          <w:trHeight w:val="654"/>
          <w:jc w:val="center"/>
        </w:trPr>
        <w:tc>
          <w:tcPr>
            <w:tcW w:w="3261" w:type="dxa"/>
            <w:shd w:val="clear" w:color="000000" w:fill="FFFF9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2449" w:type="dxa"/>
            <w:shd w:val="clear" w:color="000000" w:fill="FFFF9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C4327E" w:rsidRPr="00C4327E" w:rsidTr="00C4327E">
        <w:trPr>
          <w:trHeight w:val="330"/>
          <w:jc w:val="center"/>
        </w:trPr>
        <w:tc>
          <w:tcPr>
            <w:tcW w:w="3261" w:type="dxa"/>
            <w:shd w:val="clear" w:color="000000" w:fill="D9D9D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2449" w:type="dxa"/>
            <w:shd w:val="clear" w:color="000000" w:fill="D9D9D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C4327E" w:rsidRPr="00C4327E" w:rsidTr="00C4327E">
        <w:trPr>
          <w:trHeight w:val="330"/>
          <w:jc w:val="center"/>
        </w:trPr>
        <w:tc>
          <w:tcPr>
            <w:tcW w:w="3261" w:type="dxa"/>
            <w:shd w:val="clear" w:color="000000" w:fill="D9D9D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4327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C4327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C4327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C4327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449" w:type="dxa"/>
            <w:shd w:val="clear" w:color="000000" w:fill="D9D9D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C4327E" w:rsidRPr="00C4327E" w:rsidTr="00C4327E">
        <w:trPr>
          <w:trHeight w:val="428"/>
          <w:jc w:val="center"/>
        </w:trPr>
        <w:tc>
          <w:tcPr>
            <w:tcW w:w="3261" w:type="dxa"/>
            <w:vAlign w:val="center"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Περιοχή συχνοτήτων εξόδου RF τουλάχιστον 9.85 </w:t>
            </w:r>
            <w:proofErr w:type="spellStart"/>
            <w:r w:rsidRPr="00C4327E">
              <w:rPr>
                <w:rFonts w:ascii="Tahoma" w:hAnsi="Tahoma" w:cs="Tahoma"/>
                <w:color w:val="000000"/>
                <w:sz w:val="18"/>
                <w:szCs w:val="18"/>
              </w:rPr>
              <w:t>GHz</w:t>
            </w:r>
            <w:proofErr w:type="spellEnd"/>
            <w:r w:rsidRPr="00C4327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4327E">
              <w:rPr>
                <w:rFonts w:ascii="Tahoma" w:hAnsi="Tahoma" w:cs="Tahoma"/>
                <w:color w:val="000000"/>
                <w:sz w:val="18"/>
                <w:szCs w:val="18"/>
              </w:rPr>
              <w:t>to</w:t>
            </w:r>
            <w:proofErr w:type="spellEnd"/>
            <w:r w:rsidRPr="00C4327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20.5 </w:t>
            </w:r>
            <w:proofErr w:type="spellStart"/>
            <w:r w:rsidRPr="00C4327E">
              <w:rPr>
                <w:rFonts w:ascii="Tahoma" w:hAnsi="Tahoma" w:cs="Tahoma"/>
                <w:color w:val="000000"/>
                <w:sz w:val="18"/>
                <w:szCs w:val="18"/>
              </w:rPr>
              <w:t>GHz</w:t>
            </w:r>
            <w:proofErr w:type="spellEnd"/>
            <w:r w:rsidRPr="00C4327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449" w:type="dxa"/>
            <w:shd w:val="clear" w:color="000000" w:fill="D9D9D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C4327E" w:rsidRPr="00C4327E" w:rsidTr="00C4327E">
        <w:trPr>
          <w:trHeight w:val="567"/>
          <w:jc w:val="center"/>
        </w:trPr>
        <w:tc>
          <w:tcPr>
            <w:tcW w:w="3261" w:type="dxa"/>
            <w:vAlign w:val="center"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4327E">
              <w:rPr>
                <w:rFonts w:ascii="Tahoma" w:hAnsi="Tahoma" w:cs="Tahoma"/>
                <w:color w:val="000000"/>
                <w:sz w:val="18"/>
                <w:szCs w:val="18"/>
              </w:rPr>
              <w:t>Ενσωματωμένος</w:t>
            </w:r>
            <w:r w:rsidRPr="00C4327E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VCO </w:t>
            </w:r>
            <w:r w:rsidRPr="00C4327E">
              <w:rPr>
                <w:rFonts w:ascii="Tahoma" w:hAnsi="Tahoma" w:cs="Tahoma"/>
                <w:color w:val="000000"/>
                <w:sz w:val="18"/>
                <w:szCs w:val="18"/>
              </w:rPr>
              <w:t>και</w:t>
            </w:r>
            <w:r w:rsidRPr="00C4327E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4327E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voltahge</w:t>
            </w:r>
            <w:proofErr w:type="spellEnd"/>
            <w:r w:rsidRPr="00C4327E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regulator</w:t>
            </w:r>
          </w:p>
        </w:tc>
        <w:tc>
          <w:tcPr>
            <w:tcW w:w="1080" w:type="dxa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449" w:type="dxa"/>
            <w:shd w:val="clear" w:color="000000" w:fill="D9D9D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C4327E" w:rsidRPr="00C4327E" w:rsidTr="00C4327E">
        <w:trPr>
          <w:trHeight w:val="540"/>
          <w:jc w:val="center"/>
        </w:trPr>
        <w:tc>
          <w:tcPr>
            <w:tcW w:w="3261" w:type="dxa"/>
            <w:vAlign w:val="center"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hAnsi="Tahoma" w:cs="Tahoma"/>
                <w:color w:val="000000"/>
                <w:sz w:val="18"/>
                <w:szCs w:val="18"/>
              </w:rPr>
              <w:t>Λογισμικό για PC</w:t>
            </w:r>
          </w:p>
        </w:tc>
        <w:tc>
          <w:tcPr>
            <w:tcW w:w="1080" w:type="dxa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9" w:type="dxa"/>
            <w:shd w:val="clear" w:color="000000" w:fill="D9D9D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C4327E" w:rsidRPr="00C4327E" w:rsidTr="00C4327E">
        <w:trPr>
          <w:trHeight w:val="330"/>
          <w:jc w:val="center"/>
        </w:trPr>
        <w:tc>
          <w:tcPr>
            <w:tcW w:w="3261" w:type="dxa"/>
            <w:vAlign w:val="center"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hAnsi="Tahoma" w:cs="Tahoma"/>
                <w:color w:val="000000"/>
                <w:sz w:val="18"/>
                <w:szCs w:val="18"/>
              </w:rPr>
              <w:t>Τροφοδοσία εξωτερική &lt;=25volt</w:t>
            </w:r>
          </w:p>
        </w:tc>
        <w:tc>
          <w:tcPr>
            <w:tcW w:w="1080" w:type="dxa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9" w:type="dxa"/>
            <w:shd w:val="clear" w:color="000000" w:fill="D9D9D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C4327E" w:rsidRPr="00C4327E" w:rsidTr="00C4327E">
        <w:trPr>
          <w:trHeight w:val="521"/>
          <w:jc w:val="center"/>
        </w:trPr>
        <w:tc>
          <w:tcPr>
            <w:tcW w:w="3261" w:type="dxa"/>
            <w:vAlign w:val="center"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4327E">
              <w:rPr>
                <w:rFonts w:ascii="Tahoma" w:hAnsi="Tahoma" w:cs="Tahoma"/>
                <w:color w:val="000000"/>
                <w:sz w:val="18"/>
                <w:szCs w:val="18"/>
              </w:rPr>
              <w:t>Να</w:t>
            </w:r>
            <w:r w:rsidRPr="00C4327E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Pr="00C4327E">
              <w:rPr>
                <w:rFonts w:ascii="Tahoma" w:hAnsi="Tahoma" w:cs="Tahoma"/>
                <w:color w:val="000000"/>
                <w:sz w:val="18"/>
                <w:szCs w:val="18"/>
              </w:rPr>
              <w:t>περιλαμβάνει</w:t>
            </w:r>
            <w:r w:rsidRPr="00C4327E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USB-to-serial engine  </w:t>
            </w:r>
          </w:p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hAnsi="Tahoma" w:cs="Tahoma"/>
                <w:color w:val="000000"/>
                <w:sz w:val="18"/>
                <w:szCs w:val="18"/>
              </w:rPr>
              <w:t xml:space="preserve">Με σύνδεση USB 2.0 και συμβατό με πρωτόκολλα </w:t>
            </w:r>
            <w:r w:rsidRPr="00C4327E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SPI</w:t>
            </w:r>
            <w:r w:rsidRPr="00C4327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C4327E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TWI</w:t>
            </w:r>
            <w:r w:rsidRPr="00C4327E">
              <w:rPr>
                <w:rFonts w:ascii="Tahoma" w:hAnsi="Tahoma" w:cs="Tahoma"/>
                <w:color w:val="000000"/>
                <w:sz w:val="18"/>
                <w:szCs w:val="18"/>
              </w:rPr>
              <w:t>/</w:t>
            </w:r>
            <w:r w:rsidRPr="00C4327E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I</w:t>
            </w:r>
            <w:r w:rsidRPr="00C4327E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  <w:r w:rsidRPr="00C4327E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C</w:t>
            </w:r>
            <w:r w:rsidRPr="00C4327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C4327E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GPIO</w:t>
            </w:r>
          </w:p>
        </w:tc>
        <w:tc>
          <w:tcPr>
            <w:tcW w:w="1080" w:type="dxa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9" w:type="dxa"/>
            <w:shd w:val="clear" w:color="000000" w:fill="D9D9D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C4327E" w:rsidRPr="00C4327E" w:rsidTr="00C4327E">
        <w:trPr>
          <w:trHeight w:val="330"/>
          <w:jc w:val="center"/>
        </w:trPr>
        <w:tc>
          <w:tcPr>
            <w:tcW w:w="3261" w:type="dxa"/>
            <w:vAlign w:val="center"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ελέγχεται από λογισμικό συμβατό με </w:t>
            </w:r>
            <w:r w:rsidRPr="00C4327E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Windows</w:t>
            </w:r>
          </w:p>
        </w:tc>
        <w:tc>
          <w:tcPr>
            <w:tcW w:w="1080" w:type="dxa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449" w:type="dxa"/>
            <w:shd w:val="clear" w:color="000000" w:fill="D9D9D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C4327E" w:rsidRPr="00C4327E" w:rsidTr="00C4327E">
        <w:trPr>
          <w:trHeight w:val="330"/>
          <w:jc w:val="center"/>
        </w:trPr>
        <w:tc>
          <w:tcPr>
            <w:tcW w:w="3261" w:type="dxa"/>
            <w:vAlign w:val="center"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4327E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4327E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449" w:type="dxa"/>
            <w:shd w:val="clear" w:color="000000" w:fill="D9D9D9"/>
            <w:vAlign w:val="center"/>
            <w:hideMark/>
          </w:tcPr>
          <w:p w:rsidR="00C4327E" w:rsidRPr="00C4327E" w:rsidRDefault="00C4327E" w:rsidP="00C4327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4327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F54E3E" w:rsidRDefault="00B43CAA" w:rsidP="00F54E3E">
      <w:bookmarkStart w:id="0" w:name="_GoBack"/>
      <w:bookmarkEnd w:id="0"/>
    </w:p>
    <w:sectPr w:rsidR="00B43CAA" w:rsidRPr="00F54E3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0E53E6"/>
    <w:rsid w:val="0080302B"/>
    <w:rsid w:val="00B43CAA"/>
    <w:rsid w:val="00C4327E"/>
    <w:rsid w:val="00D2557A"/>
    <w:rsid w:val="00F5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D9AA87E</Template>
  <TotalTime>0</TotalTime>
  <Pages>1</Pages>
  <Words>87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2025-11-20T11:24:00Z</dcterms:created>
  <dcterms:modified xsi:type="dcterms:W3CDTF">2025-11-20T11:24:00Z</dcterms:modified>
</cp:coreProperties>
</file>